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f2c19bb" w14:textId="f2c19bb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7B24DA">
      <w:pPr>
        <w:jc w:val="center"/>
        <w:rPr>
          <w:bCs/>
        </w:rPr>
      </w:pPr>
      <w:r>
        <w:rPr>
          <w:bCs/>
        </w:rPr>
        <w:t>27</w:t>
      </w:r>
      <w:r w:rsidR="005347BE">
        <w:rPr>
          <w:bCs/>
        </w:rPr>
        <w:t xml:space="preserve">. </w:t>
      </w:r>
      <w:r>
        <w:rPr>
          <w:bCs/>
        </w:rPr>
        <w:t>siječnja 2021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7B24DA">
        <w:t>Likvidacijska masa BIS NEKRETNINE</w:t>
      </w:r>
      <w:r w:rsidRPr="002D6A28" w:rsidR="007B24DA">
        <w:t xml:space="preserve"> d.o.o., </w:t>
      </w:r>
      <w:r w:rsidR="007B24DA">
        <w:t xml:space="preserve">Zagreb, </w:t>
      </w:r>
      <w:proofErr w:type="spellStart"/>
      <w:r w:rsidR="007B24DA">
        <w:t>Bijenička</w:t>
      </w:r>
      <w:proofErr w:type="spellEnd"/>
      <w:r w:rsidR="007B24DA">
        <w:t xml:space="preserve"> cesta 14</w:t>
      </w:r>
      <w:r w:rsidRPr="002D6A28" w:rsidR="007B24DA">
        <w:t xml:space="preserve">, OIB: </w:t>
      </w:r>
      <w:r w:rsidR="007B24DA">
        <w:t>75597259910</w:t>
      </w:r>
      <w:r w:rsidR="003730D3">
        <w:t xml:space="preserve">, </w:t>
      </w:r>
    </w:p>
    <w:p w:rsidRPr="006D773C" w:rsidR="003730D3" w:rsidP="00657B11" w:rsidRDefault="003730D3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>Ante Rubelj</w:t>
      </w:r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623AC8">
        <w:t>8</w:t>
      </w:r>
      <w:r w:rsidR="0095400C">
        <w:t>,</w:t>
      </w:r>
      <w:r w:rsidR="00623AC8">
        <w:t>45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1520A9" w:rsidR="001520A9" w:rsidP="001520A9" w:rsidRDefault="000A03F1">
      <w:pPr>
        <w:jc w:val="both"/>
      </w:pPr>
      <w:r>
        <w:t>Utvrđuje se da je nazoč</w:t>
      </w:r>
      <w:r w:rsidR="001B62AB">
        <w:t>an</w:t>
      </w:r>
      <w:r w:rsidRPr="001520A9" w:rsidR="001520A9">
        <w:t xml:space="preserve"> </w:t>
      </w:r>
      <w:r w:rsidR="007B24DA">
        <w:t>Mateo Erceg</w:t>
      </w:r>
      <w:r w:rsidRPr="001520A9" w:rsidR="001520A9">
        <w:t>, stečajn</w:t>
      </w:r>
      <w:r w:rsidR="001B62AB">
        <w:t>i</w:t>
      </w:r>
      <w:r w:rsidRPr="001520A9" w:rsidR="001520A9">
        <w:t xml:space="preserve"> upravitelj.</w:t>
      </w:r>
    </w:p>
    <w:p w:rsidRPr="001520A9" w:rsidR="001520A9" w:rsidP="001520A9" w:rsidRDefault="001520A9">
      <w:pPr>
        <w:jc w:val="both"/>
      </w:pPr>
    </w:p>
    <w:p w:rsidR="00E86503" w:rsidP="00E86503" w:rsidRDefault="00E86503">
      <w:pPr>
        <w:ind w:left="360" w:hanging="360"/>
        <w:jc w:val="both"/>
      </w:pPr>
      <w:r w:rsidRPr="00C54F05">
        <w:t>Nazočni od vjerovnika:</w:t>
      </w:r>
      <w:r>
        <w:t xml:space="preserve"> </w:t>
      </w:r>
      <w:r w:rsidR="00623AC8">
        <w:t>nitko, dostava uredna</w:t>
      </w:r>
    </w:p>
    <w:p w:rsidR="00623AC8" w:rsidP="00E86503" w:rsidRDefault="00623AC8">
      <w:pPr>
        <w:ind w:left="360" w:hanging="360"/>
        <w:jc w:val="both"/>
      </w:pPr>
    </w:p>
    <w:p w:rsidR="00844307" w:rsidP="00623AC8" w:rsidRDefault="00623AC8">
      <w:pPr>
        <w:ind w:left="360" w:hanging="360"/>
        <w:jc w:val="both"/>
      </w:pPr>
      <w:r>
        <w:t xml:space="preserve">Ostali: Marin </w:t>
      </w:r>
      <w:proofErr w:type="spellStart"/>
      <w:r>
        <w:t>Vujević</w:t>
      </w:r>
      <w:proofErr w:type="spellEnd"/>
      <w:r>
        <w:t>, stečajni upravitelj sa B liste</w:t>
      </w:r>
    </w:p>
    <w:p w:rsidR="00623AC8" w:rsidP="001520A9" w:rsidRDefault="00623AC8">
      <w:pPr>
        <w:jc w:val="both"/>
      </w:pPr>
    </w:p>
    <w:p w:rsidR="00623AC8" w:rsidP="001520A9" w:rsidRDefault="00623AC8">
      <w:pPr>
        <w:jc w:val="both"/>
      </w:pPr>
      <w:r>
        <w:t>Sud utvrđuje da nema uvjeta za održavanje današnjeg ročišta.</w:t>
      </w:r>
    </w:p>
    <w:p w:rsidRPr="006D773C" w:rsidR="00B71E0E" w:rsidP="00B71E0E" w:rsidRDefault="00B71E0E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623AC8">
        <w:t>8,50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E85EBD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E85EBD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E85EBD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E85EB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AC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7B24DA">
      <w:rPr>
        <w:bCs/>
      </w:rPr>
      <w:t>236</w:t>
    </w:r>
    <w:r w:rsidR="000C28EF">
      <w:rPr>
        <w:bCs/>
      </w:rPr>
      <w:t>/</w:t>
    </w:r>
    <w:r w:rsidR="005347BE">
      <w:rPr>
        <w:bCs/>
      </w:rPr>
      <w:t>20</w:t>
    </w:r>
    <w:r w:rsidR="008B7011">
      <w:rPr>
        <w:bCs/>
      </w:rPr>
      <w:t>20</w:t>
    </w:r>
    <w:r w:rsidR="000C28EF">
      <w:rPr>
        <w:bCs/>
      </w:rPr>
      <w:t>-</w:t>
    </w:r>
    <w:r w:rsidR="007B24DA">
      <w:rPr>
        <w:bCs/>
      </w:rPr>
      <w:t>13</w:t>
    </w:r>
  </w:p>
  <w:p w:rsidR="001B6783" w:rsidP="00D154FA" w:rsidRDefault="00E85EBD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7B24DA">
      <w:t>236</w:t>
    </w:r>
    <w:r w:rsidR="007038D3">
      <w:t>/</w:t>
    </w:r>
    <w:r w:rsidR="005347BE">
      <w:t>20</w:t>
    </w:r>
    <w:r w:rsidR="008B7011">
      <w:t>20</w:t>
    </w:r>
    <w:r w:rsidR="007038D3">
      <w:t>-</w:t>
    </w:r>
    <w:r w:rsidR="007B24DA"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1E24"/>
    <w:rsid w:val="000731B4"/>
    <w:rsid w:val="000872CE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B62AB"/>
    <w:rsid w:val="001D3056"/>
    <w:rsid w:val="001F5F22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F441B"/>
    <w:rsid w:val="00401F7E"/>
    <w:rsid w:val="004202A7"/>
    <w:rsid w:val="0042042A"/>
    <w:rsid w:val="00437B7A"/>
    <w:rsid w:val="00440511"/>
    <w:rsid w:val="004828D5"/>
    <w:rsid w:val="00484DE2"/>
    <w:rsid w:val="00485D76"/>
    <w:rsid w:val="004A5C03"/>
    <w:rsid w:val="004D6AEE"/>
    <w:rsid w:val="00501E74"/>
    <w:rsid w:val="00510CE0"/>
    <w:rsid w:val="00530BE7"/>
    <w:rsid w:val="005347BE"/>
    <w:rsid w:val="0054161A"/>
    <w:rsid w:val="0054198B"/>
    <w:rsid w:val="00555878"/>
    <w:rsid w:val="00555E60"/>
    <w:rsid w:val="00584375"/>
    <w:rsid w:val="00594A8B"/>
    <w:rsid w:val="005D07B7"/>
    <w:rsid w:val="005D6822"/>
    <w:rsid w:val="005E4C12"/>
    <w:rsid w:val="00601119"/>
    <w:rsid w:val="00623AC8"/>
    <w:rsid w:val="006410B6"/>
    <w:rsid w:val="00643F81"/>
    <w:rsid w:val="00652EE6"/>
    <w:rsid w:val="00654178"/>
    <w:rsid w:val="00656E41"/>
    <w:rsid w:val="00657B11"/>
    <w:rsid w:val="0066646A"/>
    <w:rsid w:val="00685F4D"/>
    <w:rsid w:val="006A16E6"/>
    <w:rsid w:val="006B4F9A"/>
    <w:rsid w:val="006B7734"/>
    <w:rsid w:val="006D6C9A"/>
    <w:rsid w:val="006E4A2A"/>
    <w:rsid w:val="006E7C61"/>
    <w:rsid w:val="007038D3"/>
    <w:rsid w:val="007068B7"/>
    <w:rsid w:val="0071141E"/>
    <w:rsid w:val="007139AE"/>
    <w:rsid w:val="0073558C"/>
    <w:rsid w:val="007405D2"/>
    <w:rsid w:val="00750586"/>
    <w:rsid w:val="00772728"/>
    <w:rsid w:val="007A14C1"/>
    <w:rsid w:val="007B24DA"/>
    <w:rsid w:val="007B69EF"/>
    <w:rsid w:val="007C65A2"/>
    <w:rsid w:val="007D179C"/>
    <w:rsid w:val="007F6642"/>
    <w:rsid w:val="008116D6"/>
    <w:rsid w:val="0081772F"/>
    <w:rsid w:val="008204C8"/>
    <w:rsid w:val="00844307"/>
    <w:rsid w:val="008443C3"/>
    <w:rsid w:val="008502F3"/>
    <w:rsid w:val="00862F65"/>
    <w:rsid w:val="008634CB"/>
    <w:rsid w:val="00873B91"/>
    <w:rsid w:val="00876EC6"/>
    <w:rsid w:val="00880BC4"/>
    <w:rsid w:val="00886040"/>
    <w:rsid w:val="008B6C3B"/>
    <w:rsid w:val="008B7011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A1A27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306C8"/>
    <w:rsid w:val="00C5051F"/>
    <w:rsid w:val="00C50BF3"/>
    <w:rsid w:val="00C72B43"/>
    <w:rsid w:val="00C7364B"/>
    <w:rsid w:val="00C812AF"/>
    <w:rsid w:val="00C9447A"/>
    <w:rsid w:val="00C96E55"/>
    <w:rsid w:val="00CB7074"/>
    <w:rsid w:val="00CD316F"/>
    <w:rsid w:val="00CE4E13"/>
    <w:rsid w:val="00CF4076"/>
    <w:rsid w:val="00CF7C56"/>
    <w:rsid w:val="00D11390"/>
    <w:rsid w:val="00D22A9D"/>
    <w:rsid w:val="00D3586E"/>
    <w:rsid w:val="00D87D2B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85EBD"/>
    <w:rsid w:val="00E86503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B7D19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85E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5EBD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5EBD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5EBD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5EBD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EB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EB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EB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EB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5365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51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2021.</izvorni_sadrzaj>
    <derivirana_varijabla naziv="DomainObject.StvarniPocetakDatum_1">27. siječnja 2021.</derivirana_varijabla>
  </DomainObject.StvarniPocetakDatum>
  <DomainObject.StvarniZavrsetakDatum>
    <izvorni_sadrzaj>27. siječnja 2021.</izvorni_sadrzaj>
    <derivirana_varijabla naziv="DomainObject.StvarniZavrsetakDatum_1">27. siječnja 2021.</derivirana_varijabla>
  </DomainObject.StvarniZavrsetakDatum>
  <DomainObject.PlaniraniZavrsetakDatum>
    <izvorni_sadrzaj>27. siječnja 2021.</izvorni_sadrzaj>
    <derivirana_varijabla naziv="DomainObject.PlaniraniZavrsetakDatum_1">27. siječnja 2021.</derivirana_varijabla>
  </DomainObject.PlaniraniZavrsetakDatum>
  <DomainObject.PlaniraniPocetakDatum>
    <izvorni_sadrzaj>27. siječnja 2021.</izvorni_sadrzaj>
    <derivirana_varijabla naziv="DomainObject.PlaniraniPocetakDatum_1">27. siječnja 2021.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siječnja 2021.</izvorni_sadrzaj>
    <derivirana_varijabla naziv="DomainObject.Zapisnik.DatumKreiranja_1">27.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St-236/2020-14</izvorni_sadrzaj>
    <derivirana_varijabla naziv="DomainObject.Zapisnik.Oznaka_1">St-236/2020-14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St-236/2020</izvorni_sadrzaj>
    <derivirana_varijabla naziv="DomainObject.Predmet.OznakaBroj_1">St-236/2020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BIS NEKRETNINE d.o.o.</izvorni_sadrzaj>
    <derivirana_varijabla naziv="DomainObject.Predmet.ProtustrankaFormated_1">  Likvidacijska masa BIS NEKRETNINE d.o.o.</derivirana_varijabla>
  </DomainObject.Predmet.ProtustrankaFormated>
  <DomainObject.Predmet.ProtustrankaFormatedOIB>
    <izvorni_sadrzaj>  Likvidacijska masa BIS NEKRETNINE d.o.o., OIB 00000000001</izvorni_sadrzaj>
    <derivirana_varijabla naziv="DomainObject.Predmet.ProtustrankaFormatedOIB_1">  Likvidacijska masa BIS NEKRETNINE d.o.o., OIB 00000000001</derivirana_varijabla>
  </DomainObject.Predmet.ProtustrankaFormatedOIB>
  <DomainObject.Predmet.ProtustrankaFormatedWithAdress>
    <izvorni_sadrzaj> Likvidacijska masa BIS NEKRETNINE d.o.o., Bijenička cesta 14, 10000 Zagreb</izvorni_sadrzaj>
    <derivirana_varijabla naziv="DomainObject.Predmet.ProtustrankaFormatedWithAdress_1"> Likvidacijska masa BIS NEKRETNINE d.o.o., Bijenička cesta 14, 10000 Zagreb</derivirana_varijabla>
  </DomainObject.Predmet.ProtustrankaFormatedWithAdress>
  <DomainObject.Predmet.ProtustrankaFormatedWithAdressOIB>
    <izvorni_sadrzaj> Likvidacijska masa BIS NEKRETNINE d.o.o., OIB 00000000001, Bijenička cesta 14, 10000 Zagreb</izvorni_sadrzaj>
    <derivirana_varijabla naziv="DomainObject.Predmet.ProtustrankaFormatedWithAdressOIB_1"> Likvidacijska masa BIS NEKRETNINE d.o.o., OIB 00000000001, Bijenička cesta 14, 10000 Zagreb</derivirana_varijabla>
  </DomainObject.Predmet.ProtustrankaFormatedWithAdressOIB>
  <DomainObject.Predmet.ProtustrankaWithAdress>
    <izvorni_sadrzaj>Likvidacijska masa BIS NEKRETNINE d.o.o. Bijenička cesta 14, 10000 Zagreb</izvorni_sadrzaj>
    <derivirana_varijabla naziv="DomainObject.Predmet.ProtustrankaWithAdress_1">Likvidacijska masa BIS NEKRETNINE d.o.o. Bijenička cesta 14, 10000 Zagreb</derivirana_varijabla>
  </DomainObject.Predmet.ProtustrankaWithAdress>
  <DomainObject.Predmet.ProtustrankaWithAdressOIB>
    <izvorni_sadrzaj>Likvidacijska masa BIS NEKRETNINE d.o.o., OIB 00000000001, Bijenička cesta 14, 10000 Zagreb</izvorni_sadrzaj>
    <derivirana_varijabla naziv="DomainObject.Predmet.ProtustrankaWithAdressOIB_1">Likvidacijska masa BIS NEKRETNINE d.o.o., OIB 00000000001, Bijenička cesta 14, 10000 Zagreb</derivirana_varijabla>
  </DomainObject.Predmet.ProtustrankaWithAdressOIB>
  <DomainObject.Predmet.ProtustrankaNazivFormated>
    <izvorni_sadrzaj>Likvidacijska masa BIS NEKRETNINE d.o.o.</izvorni_sadrzaj>
    <derivirana_varijabla naziv="DomainObject.Predmet.ProtustrankaNazivFormated_1">Likvidacijska masa BIS NEKRETNINE d.o.o.</derivirana_varijabla>
  </DomainObject.Predmet.ProtustrankaNazivFormated>
  <DomainObject.Predmet.ProtustrankaNazivFormatedOIB>
    <izvorni_sadrzaj>Likvidacijska masa BIS NEKRETNINE d.o.o., OIB 00000000001</izvorni_sadrzaj>
    <derivirana_varijabla naziv="DomainObject.Predmet.ProtustrankaNazivFormatedOIB_1">Likvidacijska masa BIS NEKRETNINE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</izvorni_sadrzaj>
    <derivirana_varijabla naziv="DomainObject.Predmet.StrankaFormated_1">  Marinko Paić</derivirana_varijabla>
  </DomainObject.Predmet.StrankaFormated>
  <DomainObject.Predmet.StrankaFormatedOIB>
    <izvorni_sadrzaj>  Marinko Paić, OIB 55654806007</izvorni_sadrzaj>
    <derivirana_varijabla naziv="DomainObject.Predmet.StrankaFormatedOIB_1">  Marinko Paić, OIB 55654806007</derivirana_varijabla>
  </DomainObject.Predmet.StrankaFormatedOIB>
  <DomainObject.Predmet.StrankaFormatedWithAdress>
    <izvorni_sadrzaj> Marinko Paić, VI. Požarnije 6, 10000 Zagreb</izvorni_sadrzaj>
    <derivirana_varijabla naziv="DomainObject.Predmet.StrankaFormatedWithAdress_1"> Marinko Paić, VI. Požarnije 6, 10000 Zagreb</derivirana_varijabla>
  </DomainObject.Predmet.StrankaFormatedWithAdress>
  <DomainObject.Predmet.StrankaFormatedWithAdressOIB>
    <izvorni_sadrzaj> Marinko Paić, OIB 55654806007, VI. Požarnije 6, 10000 Zagreb</izvorni_sadrzaj>
    <derivirana_varijabla naziv="DomainObject.Predmet.StrankaFormatedWithAdressOIB_1"> Marinko Paić, OIB 55654806007, VI. Požarnije 6, 10000 Zagreb</derivirana_varijabla>
  </DomainObject.Predmet.StrankaFormatedWithAdressOIB>
  <DomainObject.Predmet.StrankaWithAdress>
    <izvorni_sadrzaj>Marinko Paić VI. Požarnije 6,10000 Zagreb</izvorni_sadrzaj>
    <derivirana_varijabla naziv="DomainObject.Predmet.StrankaWithAdress_1">Marinko Paić VI. Požarnije 6,10000 Zagreb</derivirana_varijabla>
  </DomainObject.Predmet.StrankaWithAdress>
  <DomainObject.Predmet.StrankaWithAdressOIB>
    <izvorni_sadrzaj>Marinko Paić, OIB 55654806007, VI. Požarnije 6,10000 Zagreb</izvorni_sadrzaj>
    <derivirana_varijabla naziv="DomainObject.Predmet.StrankaWithAdressOIB_1">Marinko Paić, OIB 55654806007, VI. Požarnije 6,10000 Zagreb</derivirana_varijabla>
  </DomainObject.Predmet.StrankaWithAdressOIB>
  <DomainObject.Predmet.StrankaNazivFormated>
    <izvorni_sadrzaj>Marinko Paić</izvorni_sadrzaj>
    <derivirana_varijabla naziv="DomainObject.Predmet.StrankaNazivFormated_1">Marinko Paić</derivirana_varijabla>
  </DomainObject.Predmet.StrankaNazivFormated>
  <DomainObject.Predmet.StrankaNazivFormatedOIB>
    <izvorni_sadrzaj>Marinko Paić, OIB 55654806007</izvorni_sadrzaj>
    <derivirana_varijabla naziv="DomainObject.Predmet.StrankaNazivFormatedOIB_1">Marinko Paić, OIB 55654806007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Marinko Paić</item>
    </izvorni_sadrzaj>
    <derivirana_varijabla naziv="DomainObject.Predmet.StrankaListFormated_1">
      <item>Marinko Paić</item>
    </derivirana_varijabla>
  </DomainObject.Predmet.StrankaListFormated>
  <DomainObject.Predmet.StrankaListFormatedOIB>
    <izvorni_sadrzaj>
      <item>Marinko Paić, OIB 55654806007</item>
    </izvorni_sadrzaj>
    <derivirana_varijabla naziv="DomainObject.Predmet.StrankaListFormatedOIB_1">
      <item>Marinko Paić, OIB 55654806007</item>
    </derivirana_varijabla>
  </DomainObject.Predmet.StrankaListFormatedOIB>
  <DomainObject.Predmet.StrankaListFormatedWithAdress>
    <izvorni_sadrzaj>
      <item>Marinko Paić, VI. Požarnije 6, 10000 Zagreb</item>
    </izvorni_sadrzaj>
    <derivirana_varijabla naziv="DomainObject.Predmet.StrankaListFormatedWithAdress_1">
      <item>Marinko Paić, VI. Požarnije 6, 10000 Zagreb</item>
    </derivirana_varijabla>
  </DomainObject.Predmet.StrankaListFormatedWithAdress>
  <DomainObject.Predmet.StrankaListFormatedWithAdressOIB>
    <izvorni_sadrzaj>
      <item>Marinko Paić, OIB 55654806007, VI. Požarnije 6, 10000 Zagreb</item>
    </izvorni_sadrzaj>
    <derivirana_varijabla naziv="DomainObject.Predmet.StrankaListFormatedWithAdressOIB_1">
      <item>Marinko Paić, OIB 55654806007, VI. Požarnije 6, 10000 Zagreb</item>
    </derivirana_varijabla>
  </DomainObject.Predmet.StrankaListFormatedWithAdressOIB>
  <DomainObject.Predmet.StrankaListNazivFormated>
    <izvorni_sadrzaj>
      <item>Marinko Paić</item>
    </izvorni_sadrzaj>
    <derivirana_varijabla naziv="DomainObject.Predmet.StrankaListNazivFormated_1">
      <item>Marinko Paić</item>
    </derivirana_varijabla>
  </DomainObject.Predmet.StrankaListNazivFormated>
  <DomainObject.Predmet.StrankaListNazivFormatedOIB>
    <izvorni_sadrzaj>
      <item>Marinko Paić, OIB 55654806007</item>
    </izvorni_sadrzaj>
    <derivirana_varijabla naziv="DomainObject.Predmet.StrankaListNazivFormatedOIB_1">
      <item>Marinko Paić, OIB 55654806007</item>
    </derivirana_varijabla>
  </DomainObject.Predmet.StrankaListNazivFormatedOIB>
  <DomainObject.Predmet.ProtuStrankaListFormated>
    <izvorni_sadrzaj>
      <item>Likvidacijska masa BIS NEKRETNINE d.o.o.</item>
    </izvorni_sadrzaj>
    <derivirana_varijabla naziv="DomainObject.Predmet.ProtuStrankaListFormated_1">
      <item>Likvidacijska masa BIS NEKRETNINE d.o.o.</item>
    </derivirana_varijabla>
  </DomainObject.Predmet.ProtuStrankaListFormated>
  <DomainObject.Predmet.ProtuStrankaListFormatedOIB>
    <izvorni_sadrzaj>
      <item>Likvidacijska masa BIS NEKRETNINE d.o.o., OIB 00000000001</item>
    </izvorni_sadrzaj>
    <derivirana_varijabla naziv="DomainObject.Predmet.ProtuStrankaListFormatedOIB_1">
      <item>Likvidacijska masa BIS NEKRETNINE d.o.o., OIB 00000000001</item>
    </derivirana_varijabla>
  </DomainObject.Predmet.ProtuStrankaListFormatedOIB>
  <DomainObject.Predmet.ProtuStrankaListFormatedWithAdress>
    <izvorni_sadrzaj>
      <item>Likvidacijska masa BIS NEKRETNINE d.o.o., Bijenička cesta 14, 10000 Zagreb</item>
    </izvorni_sadrzaj>
    <derivirana_varijabla naziv="DomainObject.Predmet.ProtuStrankaListFormatedWithAdress_1">
      <item>Likvidacijska masa BIS NEKRETNINE d.o.o., Bijenička cesta 14, 10000 Zagreb</item>
    </derivirana_varijabla>
  </DomainObject.Predmet.ProtuStrankaListFormatedWithAdress>
  <DomainObject.Predmet.ProtuStrankaListFormatedWithAdressOIB>
    <izvorni_sadrzaj>
      <item>Likvidacijska masa BIS NEKRETNINE d.o.o., OIB 00000000001, Bijenička cesta 14, 10000 Zagreb</item>
    </izvorni_sadrzaj>
    <derivirana_varijabla naziv="DomainObject.Predmet.ProtuStrankaListFormatedWithAdressOIB_1">
      <item>Likvidacijska masa BIS NEKRETNINE d.o.o., OIB 00000000001, Bijenička cesta 14, 10000 Zagreb</item>
    </derivirana_varijabla>
  </DomainObject.Predmet.ProtuStrankaListFormatedWithAdressOIB>
  <DomainObject.Predmet.ProtuStrankaListNazivFormated>
    <izvorni_sadrzaj>
      <item>Likvidacijska masa BIS NEKRETNINE d.o.o.</item>
    </izvorni_sadrzaj>
    <derivirana_varijabla naziv="DomainObject.Predmet.ProtuStrankaListNazivFormated_1">
      <item>Likvidacijska masa BIS NEKRETNINE d.o.o.</item>
    </derivirana_varijabla>
  </DomainObject.Predmet.ProtuStrankaListNazivFormated>
  <DomainObject.Predmet.ProtuStrankaListNazivFormatedOIB>
    <izvorni_sadrzaj>
      <item>Likvidacijska masa BIS NEKRETNINE d.o.o., OIB 00000000001</item>
    </izvorni_sadrzaj>
    <derivirana_varijabla naziv="DomainObject.Predmet.ProtuStrankaListNazivFormatedOIB_1">
      <item>Likvidacijska masa BIS NEKRETNINE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siječnja 2021.</izvorni_sadrzaj>
    <derivirana_varijabla naziv="DomainObject.Datum_1">27. siječnja 2021.</derivirana_varijabla>
  </DomainObject.Datum>
  <DomainObject.PoslovniBrojDokumenta>
    <izvorni_sadrzaj>St-236/2020-14</izvorni_sadrzaj>
    <derivirana_varijabla naziv="DomainObject.PoslovniBrojDokumenta_1">St-236/2020-14</derivirana_varijabla>
  </DomainObject.PoslovniBrojDokumenta>
  <DomainObject.Predmet.StrankaIDrugi>
    <izvorni_sadrzaj>Marinko Paić</izvorni_sadrzaj>
    <derivirana_varijabla naziv="DomainObject.Predmet.StrankaIDrugi_1">Marinko Paić</derivirana_varijabla>
  </DomainObject.Predmet.StrankaIDrugi>
  <DomainObject.Predmet.ProtustrankaIDrugi>
    <izvorni_sadrzaj>Likvidacijska masa BIS NEKRETNINE d.o.o.</izvorni_sadrzaj>
    <derivirana_varijabla naziv="DomainObject.Predmet.ProtustrankaIDrugi_1">Likvidacijska masa BIS NEKRETNINE d.o.o.</derivirana_varijabla>
  </DomainObject.Predmet.ProtustrankaIDrugi>
  <DomainObject.Predmet.StrankaIDrugiAdressOIB>
    <izvorni_sadrzaj>Marinko Paić, OIB 55654806007, VI. Požarnije 6, 10000 Zagreb</izvorni_sadrzaj>
    <derivirana_varijabla naziv="DomainObject.Predmet.StrankaIDrugiAdressOIB_1">Marinko Paić, OIB 55654806007, VI. Požarnije 6, 10000 Zagreb</derivirana_varijabla>
  </DomainObject.Predmet.StrankaIDrugiAdressOIB>
  <DomainObject.Predmet.ProtustrankaIDrugiAdressOIB>
    <izvorni_sadrzaj>Likvidacijska masa BIS NEKRETNINE d.o.o., OIB 00000000001, Bijenička cesta 14, 10000 Zagreb</izvorni_sadrzaj>
    <derivirana_varijabla naziv="DomainObject.Predmet.ProtustrankaIDrugiAdressOIB_1">Likvidacijska masa BIS NEKRETNINE d.o.o., OIB 00000000001, Bijenička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BIS NEKRETNINE d.o.o.</item>
      <item>Marinko Paić</item>
    </izvorni_sadrzaj>
    <derivirana_varijabla naziv="DomainObject.Predmet.SudioniciListNaziv_1">
      <item>Likvidacijska masa BIS NEKRETNINE d.o.o.</item>
      <item>Marinko Paić</item>
    </derivirana_varijabla>
  </DomainObject.Predmet.SudioniciListNaziv>
  <DomainObject.Predmet.SudioniciListAdressOIB>
    <izvorni_sadrzaj>
      <item>Likvidacijska masa BIS NEKRETNINE d.o.o., OIB 00000000001, Bijenička cesta 14,10000 Zagreb</item>
      <item>Marinko Paić, OIB 55654806007, VI. Požarnije 6,10000 Zagreb</item>
    </izvorni_sadrzaj>
    <derivirana_varijabla naziv="DomainObject.Predmet.SudioniciListAdressOIB_1">
      <item>Likvidacijska masa BIS NEKRETNINE d.o.o., OIB 00000000001, Bijenička cesta 14,10000 Zagreb</item>
      <item>Marinko Paić, OIB 55654806007, VI. Požarnije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55654806007</item>
    </izvorni_sadrzaj>
    <derivirana_varijabla naziv="DomainObject.Predmet.SudioniciListNazivOIB_1">
      <item>, OIB 00000000001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2020.</izvorni_sadrzaj>
    <derivirana_varijabla naziv="DomainObject.Predmet.DatumPocetkaProcesa_1">15.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6097C-0463-4CA4-A0D1-F0D8CA455B1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93</properties:Words>
  <properties:Characters>536</properties:Characters>
  <properties:Lines>27</properties:Lines>
  <properties:Paragraphs>14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2021-01-26T14:11:00Z</dcterms:created>
  <dc:creator>wsadmin</dc:creator>
  <cp:lastModifiedBy>Ante Rubelj</cp:lastModifiedBy>
  <cp:lastPrinted>2017-04-10T09:15:00Z</cp:lastPrinted>
  <dcterms:modified xmlns:xsi="http://www.w3.org/2001/XMLSchema-instance" xsi:type="dcterms:W3CDTF">2021-01-27T12:00:00Z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St-236/2020-14 / Zapisnik - Izvještajno ročište (1St-236-20 -  - IZVJEŠTAJNO ROČIŠTE - 27.1.21.docx)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